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E2B744" w14:textId="1EC8FE0C" w:rsidR="007337F1" w:rsidRPr="00CF547C" w:rsidRDefault="007337F1" w:rsidP="007337F1">
      <w:pPr>
        <w:pStyle w:val="CRCoverPage"/>
        <w:outlineLvl w:val="0"/>
        <w:rPr>
          <w:b/>
          <w:noProof/>
          <w:sz w:val="24"/>
        </w:rPr>
      </w:pPr>
      <w:bookmarkStart w:id="0" w:name="historyclause"/>
      <w:r w:rsidRPr="00CF547C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 xml:space="preserve">112      </w:t>
      </w:r>
      <w:r w:rsidRPr="00CF547C">
        <w:rPr>
          <w:b/>
          <w:noProof/>
          <w:sz w:val="24"/>
        </w:rPr>
        <w:tab/>
      </w:r>
      <w:r w:rsidRPr="00CF547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801A8" w:rsidRPr="001801A8">
        <w:rPr>
          <w:b/>
          <w:noProof/>
          <w:sz w:val="24"/>
        </w:rPr>
        <w:t>R4-2411999</w:t>
      </w:r>
    </w:p>
    <w:p w14:paraId="049D7ECD" w14:textId="77777777" w:rsidR="007337F1" w:rsidRPr="00376830" w:rsidRDefault="007337F1" w:rsidP="007337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Maastricht</w:t>
      </w:r>
      <w:r>
        <w:rPr>
          <w:rFonts w:cs="Arial"/>
          <w:sz w:val="24"/>
        </w:rPr>
        <w:t xml:space="preserve">, </w:t>
      </w:r>
      <w:r>
        <w:rPr>
          <w:sz w:val="24"/>
          <w:szCs w:val="24"/>
          <w:lang w:eastAsia="zh-CN"/>
        </w:rPr>
        <w:t>Netherlands</w:t>
      </w:r>
      <w:r>
        <w:rPr>
          <w:rFonts w:cs="Arial"/>
          <w:sz w:val="24"/>
        </w:rPr>
        <w:t>, 19</w:t>
      </w:r>
      <w:r w:rsidRPr="00A077BF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-23</w:t>
      </w:r>
      <w:r w:rsidRPr="00A077BF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, Aug, </w:t>
      </w:r>
      <w:r w:rsidRPr="00766B19">
        <w:rPr>
          <w:rFonts w:cs="Arial"/>
          <w:sz w:val="24"/>
        </w:rPr>
        <w:t>202</w:t>
      </w:r>
      <w:r>
        <w:rPr>
          <w:rFonts w:cs="Arial"/>
          <w:sz w:val="24"/>
        </w:rPr>
        <w:t>4</w:t>
      </w:r>
    </w:p>
    <w:p w14:paraId="53185EA3" w14:textId="77777777" w:rsidR="005014A2" w:rsidRDefault="005014A2">
      <w:pPr>
        <w:pStyle w:val="CH"/>
      </w:pPr>
    </w:p>
    <w:p w14:paraId="2C7E3A16" w14:textId="593C34B6" w:rsidR="00466E2C" w:rsidRDefault="00F257E9">
      <w:pPr>
        <w:pStyle w:val="CH"/>
        <w:rPr>
          <w:lang w:val="en-US"/>
        </w:rPr>
      </w:pPr>
      <w:r>
        <w:t>Title:</w:t>
      </w:r>
      <w:r w:rsidR="00AB1EC4">
        <w:t xml:space="preserve"> </w:t>
      </w:r>
      <w:r w:rsidR="00AB1EC4">
        <w:tab/>
      </w:r>
      <w:r w:rsidR="00F8436D">
        <w:t>Work plan for</w:t>
      </w:r>
      <w:r w:rsidR="00AB1EC4" w:rsidRPr="00AB1EC4">
        <w:t xml:space="preserve"> introduction of new bands n</w:t>
      </w:r>
      <w:r w:rsidR="00906E56">
        <w:t>87</w:t>
      </w:r>
      <w:r w:rsidR="00AB1EC4" w:rsidRPr="00AB1EC4">
        <w:t xml:space="preserve"> and n</w:t>
      </w:r>
      <w:r w:rsidR="00906E56">
        <w:t>88</w:t>
      </w:r>
      <w:r w:rsidR="00F8436D">
        <w:t xml:space="preserve"> WI</w:t>
      </w:r>
      <w:r>
        <w:tab/>
      </w:r>
    </w:p>
    <w:p w14:paraId="64476BC1" w14:textId="62F7178D" w:rsidR="007B6528" w:rsidRDefault="00F257E9">
      <w:pPr>
        <w:pStyle w:val="CH"/>
      </w:pPr>
      <w:r>
        <w:t>Agenda item:</w:t>
      </w:r>
      <w:r>
        <w:tab/>
      </w:r>
      <w:r w:rsidR="00D86FA0">
        <w:t>7.15</w:t>
      </w:r>
      <w:r w:rsidR="001E61A6">
        <w:t>.1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3FD598F4" w14:textId="71DAC829" w:rsidR="007B6528" w:rsidRDefault="00F257E9">
      <w:pPr>
        <w:pStyle w:val="CH"/>
        <w:rPr>
          <w:b w:val="0"/>
        </w:rPr>
      </w:pPr>
      <w:r>
        <w:t>Document for:</w:t>
      </w:r>
      <w:r>
        <w:tab/>
        <w:t>Approval</w:t>
      </w: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572F48FA" w14:textId="1B61CDCD" w:rsidR="00DA30DD" w:rsidRPr="00DA30DD" w:rsidRDefault="00C85888" w:rsidP="00DA30DD">
      <w:r>
        <w:t>RAN#101 approved the new W</w:t>
      </w:r>
      <w:r w:rsidR="00050422">
        <w:t xml:space="preserve">ID </w:t>
      </w:r>
      <w:r w:rsidR="00050422" w:rsidRPr="00050422">
        <w:t>on introduction of NR bands n</w:t>
      </w:r>
      <w:r w:rsidR="00906E56">
        <w:t>87</w:t>
      </w:r>
      <w:r w:rsidR="00050422" w:rsidRPr="00050422">
        <w:t xml:space="preserve"> and n</w:t>
      </w:r>
      <w:r w:rsidR="00906E56">
        <w:t>88</w:t>
      </w:r>
      <w:r w:rsidR="00050422">
        <w:t xml:space="preserve"> [1].</w:t>
      </w:r>
      <w:r w:rsidR="00881F9E">
        <w:t xml:space="preserve"> This contribution is a work plan for the WI.</w:t>
      </w:r>
    </w:p>
    <w:p w14:paraId="3AE7BC62" w14:textId="4D62A691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4EDE9D98" w14:textId="21C25AB2" w:rsidR="00DA30DD" w:rsidRDefault="007A7303" w:rsidP="00DA30DD">
      <w:r>
        <w:t xml:space="preserve">RAN4 </w:t>
      </w:r>
      <w:r w:rsidR="00CB60D6">
        <w:t>has t</w:t>
      </w:r>
      <w:r>
        <w:t>hree</w:t>
      </w:r>
      <w:r w:rsidR="00CB60D6">
        <w:t xml:space="preserve"> meetings to complete the </w:t>
      </w:r>
      <w:r w:rsidR="00591184">
        <w:t xml:space="preserve">core part </w:t>
      </w:r>
      <w:r w:rsidR="00CB60D6">
        <w:t>work i.e. RAN4#1</w:t>
      </w:r>
      <w:r>
        <w:t>12,</w:t>
      </w:r>
      <w:r w:rsidR="00CB60D6">
        <w:t xml:space="preserve"> RAN4#1</w:t>
      </w:r>
      <w:r>
        <w:t>12bis and</w:t>
      </w:r>
      <w:r w:rsidR="00591184" w:rsidRPr="00591184">
        <w:t xml:space="preserve"> </w:t>
      </w:r>
      <w:r w:rsidR="00591184">
        <w:t xml:space="preserve">RAN4#113. </w:t>
      </w:r>
      <w:r>
        <w:t xml:space="preserve"> </w:t>
      </w:r>
      <w:r w:rsidR="00B72E36">
        <w:t xml:space="preserve"> </w:t>
      </w:r>
      <w:r w:rsidR="009B4B4B">
        <w:t>And also three meeting for performance part shifted by one quarter thus ending at RAN4#114..</w:t>
      </w:r>
      <w:r w:rsidR="00B72E36">
        <w:t xml:space="preserve"> </w:t>
      </w:r>
    </w:p>
    <w:p w14:paraId="2C7AFF69" w14:textId="0294096C" w:rsidR="00CB60D6" w:rsidRDefault="00CB60D6" w:rsidP="00DA30DD">
      <w:r>
        <w:t>RAN4#</w:t>
      </w:r>
      <w:r w:rsidR="00A566B2">
        <w:t>112</w:t>
      </w:r>
    </w:p>
    <w:p w14:paraId="0D46FF1C" w14:textId="32900258" w:rsidR="00CB60D6" w:rsidRDefault="00CB60D6" w:rsidP="00CB60D6">
      <w:pPr>
        <w:pStyle w:val="ListParagraph"/>
        <w:numPr>
          <w:ilvl w:val="0"/>
          <w:numId w:val="19"/>
        </w:numPr>
      </w:pPr>
      <w:r>
        <w:t>Discuss BS and UE RF</w:t>
      </w:r>
      <w:r w:rsidR="00D61500">
        <w:t xml:space="preserve"> requirements,</w:t>
      </w:r>
      <w:r w:rsidR="00A566B2">
        <w:t xml:space="preserve"> </w:t>
      </w:r>
      <w:r w:rsidR="00D61500">
        <w:t xml:space="preserve">provide initial draft CRs </w:t>
      </w:r>
      <w:r w:rsidR="00164FCF">
        <w:t xml:space="preserve">or other type of contributions </w:t>
      </w:r>
      <w:r w:rsidR="00A566B2">
        <w:t>and</w:t>
      </w:r>
      <w:r w:rsidR="000750FB">
        <w:t xml:space="preserve"> </w:t>
      </w:r>
      <w:r w:rsidR="00A566B2">
        <w:t>agree</w:t>
      </w:r>
      <w:r>
        <w:t xml:space="preserve"> </w:t>
      </w:r>
      <w:r w:rsidR="00A566B2">
        <w:t>core-</w:t>
      </w:r>
      <w:r w:rsidR="008464A3">
        <w:t>requirements.</w:t>
      </w:r>
    </w:p>
    <w:p w14:paraId="102CE118" w14:textId="5088D3F1" w:rsidR="008464A3" w:rsidRDefault="008464A3" w:rsidP="00CB60D6">
      <w:pPr>
        <w:pStyle w:val="ListParagraph"/>
        <w:numPr>
          <w:ilvl w:val="0"/>
          <w:numId w:val="19"/>
        </w:numPr>
      </w:pPr>
      <w:r>
        <w:t>Discuss UE co-ex requirements.</w:t>
      </w:r>
    </w:p>
    <w:p w14:paraId="6BDE134C" w14:textId="344F6362" w:rsidR="00CB60D6" w:rsidRDefault="00A566B2" w:rsidP="00E124EB">
      <w:pPr>
        <w:pStyle w:val="ListParagraph"/>
        <w:numPr>
          <w:ilvl w:val="0"/>
          <w:numId w:val="19"/>
        </w:numPr>
      </w:pPr>
      <w:r>
        <w:t>A</w:t>
      </w:r>
      <w:r w:rsidR="00CB60D6">
        <w:t xml:space="preserve">gree work split among the companies for </w:t>
      </w:r>
      <w:r w:rsidR="00D658AB">
        <w:t>draft</w:t>
      </w:r>
      <w:r w:rsidR="00CB60D6">
        <w:t>CRs</w:t>
      </w:r>
      <w:r w:rsidR="0097084A" w:rsidRPr="0097084A">
        <w:t xml:space="preserve"> </w:t>
      </w:r>
      <w:r w:rsidR="00E97601">
        <w:t>for RAN4#1</w:t>
      </w:r>
      <w:r w:rsidR="00D658AB">
        <w:t>12bis</w:t>
      </w:r>
      <w:r w:rsidR="008464A3">
        <w:t>.</w:t>
      </w:r>
    </w:p>
    <w:p w14:paraId="6B65E1AD" w14:textId="3E83F581" w:rsidR="00CB60D6" w:rsidRDefault="00CB60D6" w:rsidP="00CB60D6">
      <w:r>
        <w:t>RAN4#1</w:t>
      </w:r>
      <w:r w:rsidR="00A566B2">
        <w:t>12bis</w:t>
      </w:r>
    </w:p>
    <w:p w14:paraId="0D2590DE" w14:textId="7BF7BF50" w:rsidR="00CB60D6" w:rsidRDefault="00D658AB" w:rsidP="00CB60D6">
      <w:pPr>
        <w:pStyle w:val="ListParagraph"/>
        <w:numPr>
          <w:ilvl w:val="0"/>
          <w:numId w:val="20"/>
        </w:numPr>
      </w:pPr>
      <w:r>
        <w:t>Endorse</w:t>
      </w:r>
      <w:r w:rsidR="00CB60D6">
        <w:t xml:space="preserve"> </w:t>
      </w:r>
      <w:r>
        <w:t>draft</w:t>
      </w:r>
      <w:r w:rsidR="00CB60D6">
        <w:t>CRs</w:t>
      </w:r>
      <w:r w:rsidR="0097084A" w:rsidRPr="0097084A">
        <w:t xml:space="preserve"> </w:t>
      </w:r>
      <w:r w:rsidR="0097084A">
        <w:t>for core part</w:t>
      </w:r>
      <w:r w:rsidR="008464A3">
        <w:t>.</w:t>
      </w:r>
    </w:p>
    <w:p w14:paraId="73B230C0" w14:textId="6181A4B9" w:rsidR="00D532DA" w:rsidRDefault="00D532DA" w:rsidP="00CB60D6">
      <w:pPr>
        <w:pStyle w:val="ListParagraph"/>
        <w:numPr>
          <w:ilvl w:val="0"/>
          <w:numId w:val="20"/>
        </w:numPr>
      </w:pPr>
      <w:r>
        <w:t>Discuss RRM core requirements and endorse draftCR</w:t>
      </w:r>
    </w:p>
    <w:p w14:paraId="08CD3684" w14:textId="64A46D7B" w:rsidR="007F4A07" w:rsidRDefault="007F4A07" w:rsidP="007F4A07">
      <w:pPr>
        <w:pStyle w:val="ListParagraph"/>
        <w:numPr>
          <w:ilvl w:val="0"/>
          <w:numId w:val="20"/>
        </w:numPr>
      </w:pPr>
      <w:r>
        <w:t xml:space="preserve">Discuss </w:t>
      </w:r>
      <w:r w:rsidR="00102486">
        <w:t xml:space="preserve">and agree </w:t>
      </w:r>
      <w:r>
        <w:t>perf</w:t>
      </w:r>
      <w:r w:rsidR="00102486">
        <w:t>ormance requirements</w:t>
      </w:r>
      <w:r>
        <w:t>.</w:t>
      </w:r>
    </w:p>
    <w:p w14:paraId="26D4387E" w14:textId="55BFB194" w:rsidR="0097084A" w:rsidRDefault="0097084A" w:rsidP="0097084A">
      <w:r>
        <w:t>RAN4#1</w:t>
      </w:r>
      <w:r w:rsidR="00A566B2">
        <w:t>13</w:t>
      </w:r>
    </w:p>
    <w:p w14:paraId="30A6A3A7" w14:textId="54B8CB4F" w:rsidR="0097084A" w:rsidRDefault="0097084A" w:rsidP="0097084A">
      <w:pPr>
        <w:pStyle w:val="ListParagraph"/>
        <w:numPr>
          <w:ilvl w:val="0"/>
          <w:numId w:val="20"/>
        </w:numPr>
      </w:pPr>
      <w:r>
        <w:t>Agree CRs</w:t>
      </w:r>
      <w:r w:rsidRPr="0097084A">
        <w:t xml:space="preserve"> </w:t>
      </w:r>
      <w:r>
        <w:t>for</w:t>
      </w:r>
      <w:r w:rsidR="00102486">
        <w:t xml:space="preserve"> </w:t>
      </w:r>
      <w:r w:rsidR="001B7123">
        <w:t>both RF and RRM</w:t>
      </w:r>
      <w:r w:rsidR="008464A3">
        <w:t>.</w:t>
      </w:r>
    </w:p>
    <w:p w14:paraId="6FA7C7CF" w14:textId="0A7A7831" w:rsidR="005014A2" w:rsidRDefault="00271FE1" w:rsidP="00271FE1">
      <w:pPr>
        <w:pStyle w:val="Heading1"/>
      </w:pPr>
      <w:r>
        <w:t>3</w:t>
      </w:r>
      <w:r>
        <w:tab/>
      </w:r>
      <w:r w:rsidR="007972E9">
        <w:t>Conclusion</w:t>
      </w:r>
    </w:p>
    <w:p w14:paraId="3F67BB23" w14:textId="797F8480" w:rsidR="00DA30DD" w:rsidRPr="00DA30DD" w:rsidRDefault="00CB60D6" w:rsidP="00CB60D6">
      <w:r>
        <w:t xml:space="preserve">In this contribution we have proposed the work plan for </w:t>
      </w:r>
      <w:r w:rsidR="00050422" w:rsidRPr="00050422">
        <w:t>New WID on introduction of NR bands n</w:t>
      </w:r>
      <w:r w:rsidR="00102486">
        <w:t>87</w:t>
      </w:r>
      <w:r w:rsidR="00050422" w:rsidRPr="00050422">
        <w:t xml:space="preserve"> and n</w:t>
      </w:r>
      <w:r w:rsidR="00102486">
        <w:t>88</w:t>
      </w:r>
      <w:r w:rsidR="00050422">
        <w:t xml:space="preserve"> [1].</w:t>
      </w:r>
    </w:p>
    <w:p w14:paraId="57365DE0" w14:textId="3D89EF22" w:rsidR="007B6528" w:rsidRPr="007972E9" w:rsidRDefault="007972E9" w:rsidP="005014A2">
      <w:pPr>
        <w:pStyle w:val="Heading1"/>
      </w:pPr>
      <w:r>
        <w:t>4</w:t>
      </w:r>
      <w:r w:rsidR="00F257E9">
        <w:tab/>
      </w:r>
      <w:r w:rsidR="00F257E9" w:rsidRPr="005014A2">
        <w:t>Reference</w:t>
      </w:r>
      <w:r w:rsidR="00284AE0" w:rsidRPr="005014A2">
        <w:t>s</w:t>
      </w:r>
    </w:p>
    <w:bookmarkEnd w:id="0"/>
    <w:p w14:paraId="6988450E" w14:textId="6F221123" w:rsidR="005014A2" w:rsidRDefault="006772D8" w:rsidP="00DA30DD">
      <w:r>
        <w:t xml:space="preserve">[1] </w:t>
      </w:r>
      <w:r w:rsidR="00E5108B" w:rsidRPr="00E5108B">
        <w:t>RP-241663</w:t>
      </w:r>
      <w:r w:rsidR="00E5108B">
        <w:t xml:space="preserve"> </w:t>
      </w:r>
      <w:r w:rsidR="00E5108B" w:rsidRPr="00E5108B">
        <w:t>New WID on introduction of NR bands n87 and n88</w:t>
      </w:r>
      <w:r w:rsidR="00E5108B">
        <w:t>, RAN4#104, Nokia</w:t>
      </w:r>
    </w:p>
    <w:p w14:paraId="50EA3D2E" w14:textId="4539E527" w:rsidR="00685EF5" w:rsidRDefault="00685EF5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EAF44" w14:textId="77777777" w:rsidR="003634DE" w:rsidRDefault="003634DE">
      <w:pPr>
        <w:spacing w:after="0"/>
      </w:pPr>
      <w:r>
        <w:separator/>
      </w:r>
    </w:p>
  </w:endnote>
  <w:endnote w:type="continuationSeparator" w:id="0">
    <w:p w14:paraId="57CC7329" w14:textId="77777777" w:rsidR="003634DE" w:rsidRDefault="003634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4C171" w14:textId="77777777" w:rsidR="00481956" w:rsidRDefault="00481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5AA1A" w14:textId="77777777" w:rsidR="007B6528" w:rsidRDefault="00F257E9">
    <w:pPr>
      <w:pStyle w:val="Footer"/>
    </w:pPr>
    <w:r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B6321" w14:textId="75935C1D" w:rsidR="007B6528" w:rsidRPr="00481956" w:rsidRDefault="007B6528" w:rsidP="00481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892C5" w14:textId="77777777" w:rsidR="003634DE" w:rsidRDefault="003634DE">
      <w:pPr>
        <w:spacing w:after="0"/>
      </w:pPr>
      <w:r>
        <w:separator/>
      </w:r>
    </w:p>
  </w:footnote>
  <w:footnote w:type="continuationSeparator" w:id="0">
    <w:p w14:paraId="4AED7E28" w14:textId="77777777" w:rsidR="003634DE" w:rsidRDefault="003634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1252E" w14:textId="77777777" w:rsidR="00481956" w:rsidRDefault="00481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8962B" w14:textId="77777777" w:rsidR="00481956" w:rsidRDefault="0048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3A948C5"/>
    <w:multiLevelType w:val="hybridMultilevel"/>
    <w:tmpl w:val="D1F08B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236B9"/>
    <w:multiLevelType w:val="hybridMultilevel"/>
    <w:tmpl w:val="303A85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4"/>
  </w:num>
  <w:num w:numId="3" w16cid:durableId="255596088">
    <w:abstractNumId w:val="7"/>
  </w:num>
  <w:num w:numId="4" w16cid:durableId="2044674993">
    <w:abstractNumId w:val="12"/>
  </w:num>
  <w:num w:numId="5" w16cid:durableId="1450314572">
    <w:abstractNumId w:val="6"/>
  </w:num>
  <w:num w:numId="6" w16cid:durableId="1107578758">
    <w:abstractNumId w:val="18"/>
  </w:num>
  <w:num w:numId="7" w16cid:durableId="1972588271">
    <w:abstractNumId w:val="15"/>
  </w:num>
  <w:num w:numId="8" w16cid:durableId="1400589344">
    <w:abstractNumId w:val="11"/>
  </w:num>
  <w:num w:numId="9" w16cid:durableId="1501117299">
    <w:abstractNumId w:val="8"/>
  </w:num>
  <w:num w:numId="10" w16cid:durableId="146282890">
    <w:abstractNumId w:val="16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7"/>
  </w:num>
  <w:num w:numId="14" w16cid:durableId="414861259">
    <w:abstractNumId w:val="9"/>
  </w:num>
  <w:num w:numId="15" w16cid:durableId="812061522">
    <w:abstractNumId w:val="5"/>
  </w:num>
  <w:num w:numId="16" w16cid:durableId="1925185752">
    <w:abstractNumId w:val="13"/>
  </w:num>
  <w:num w:numId="17" w16cid:durableId="59909015">
    <w:abstractNumId w:val="3"/>
  </w:num>
  <w:num w:numId="18" w16cid:durableId="678897304">
    <w:abstractNumId w:val="2"/>
  </w:num>
  <w:num w:numId="19" w16cid:durableId="719745422">
    <w:abstractNumId w:val="10"/>
  </w:num>
  <w:num w:numId="20" w16cid:durableId="200612790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109CF"/>
    <w:rsid w:val="00011106"/>
    <w:rsid w:val="00011FFE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0178"/>
    <w:rsid w:val="0005042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750FB"/>
    <w:rsid w:val="00080512"/>
    <w:rsid w:val="00086E51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A7222"/>
    <w:rsid w:val="000B3335"/>
    <w:rsid w:val="000B3DD6"/>
    <w:rsid w:val="000B44F7"/>
    <w:rsid w:val="000B505F"/>
    <w:rsid w:val="000B541D"/>
    <w:rsid w:val="000B61A8"/>
    <w:rsid w:val="000B61FB"/>
    <w:rsid w:val="000C47C3"/>
    <w:rsid w:val="000C4943"/>
    <w:rsid w:val="000D1896"/>
    <w:rsid w:val="000D4D29"/>
    <w:rsid w:val="000D561A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28C"/>
    <w:rsid w:val="000F060B"/>
    <w:rsid w:val="000F7FD3"/>
    <w:rsid w:val="000F7FDF"/>
    <w:rsid w:val="001007A7"/>
    <w:rsid w:val="00101DA5"/>
    <w:rsid w:val="00102486"/>
    <w:rsid w:val="00104BC6"/>
    <w:rsid w:val="001064E6"/>
    <w:rsid w:val="00114E2C"/>
    <w:rsid w:val="0011502F"/>
    <w:rsid w:val="0011666E"/>
    <w:rsid w:val="00117BAA"/>
    <w:rsid w:val="0012047E"/>
    <w:rsid w:val="00121103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57D0D"/>
    <w:rsid w:val="001607E9"/>
    <w:rsid w:val="00161EBB"/>
    <w:rsid w:val="001622BE"/>
    <w:rsid w:val="0016297E"/>
    <w:rsid w:val="00164FCF"/>
    <w:rsid w:val="0016611C"/>
    <w:rsid w:val="0016695B"/>
    <w:rsid w:val="00166B5C"/>
    <w:rsid w:val="00167AFC"/>
    <w:rsid w:val="00172AFB"/>
    <w:rsid w:val="00174B6D"/>
    <w:rsid w:val="0017523B"/>
    <w:rsid w:val="00175655"/>
    <w:rsid w:val="001766F8"/>
    <w:rsid w:val="001801A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B7123"/>
    <w:rsid w:val="001C21C3"/>
    <w:rsid w:val="001C2DA9"/>
    <w:rsid w:val="001C2FE2"/>
    <w:rsid w:val="001C3D51"/>
    <w:rsid w:val="001C5802"/>
    <w:rsid w:val="001C6F0F"/>
    <w:rsid w:val="001D02C2"/>
    <w:rsid w:val="001D1470"/>
    <w:rsid w:val="001D3D68"/>
    <w:rsid w:val="001D4E53"/>
    <w:rsid w:val="001D5A17"/>
    <w:rsid w:val="001D76A2"/>
    <w:rsid w:val="001D7AF6"/>
    <w:rsid w:val="001E5B43"/>
    <w:rsid w:val="001E5CB6"/>
    <w:rsid w:val="001E61A6"/>
    <w:rsid w:val="001E76DE"/>
    <w:rsid w:val="001F05A2"/>
    <w:rsid w:val="001F0C1D"/>
    <w:rsid w:val="001F1076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42B0"/>
    <w:rsid w:val="00232B38"/>
    <w:rsid w:val="002347A2"/>
    <w:rsid w:val="0023673C"/>
    <w:rsid w:val="002433C7"/>
    <w:rsid w:val="002434E8"/>
    <w:rsid w:val="00243E94"/>
    <w:rsid w:val="002450A4"/>
    <w:rsid w:val="00247926"/>
    <w:rsid w:val="00251DDD"/>
    <w:rsid w:val="0026181B"/>
    <w:rsid w:val="00261B7C"/>
    <w:rsid w:val="0026424E"/>
    <w:rsid w:val="00264AE0"/>
    <w:rsid w:val="002675F0"/>
    <w:rsid w:val="0027160A"/>
    <w:rsid w:val="00271C96"/>
    <w:rsid w:val="00271FE1"/>
    <w:rsid w:val="00272514"/>
    <w:rsid w:val="00275D9D"/>
    <w:rsid w:val="00276EE4"/>
    <w:rsid w:val="00280162"/>
    <w:rsid w:val="002809C9"/>
    <w:rsid w:val="002811B9"/>
    <w:rsid w:val="00281B62"/>
    <w:rsid w:val="00282015"/>
    <w:rsid w:val="00284AE0"/>
    <w:rsid w:val="00285645"/>
    <w:rsid w:val="002915C9"/>
    <w:rsid w:val="002941D1"/>
    <w:rsid w:val="002946A1"/>
    <w:rsid w:val="00294F04"/>
    <w:rsid w:val="002973C9"/>
    <w:rsid w:val="00297D96"/>
    <w:rsid w:val="002A1942"/>
    <w:rsid w:val="002A2A03"/>
    <w:rsid w:val="002A4482"/>
    <w:rsid w:val="002A57D0"/>
    <w:rsid w:val="002B063C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1B2"/>
    <w:rsid w:val="002C7667"/>
    <w:rsid w:val="002D2FB2"/>
    <w:rsid w:val="002D61E3"/>
    <w:rsid w:val="002D61F5"/>
    <w:rsid w:val="002D6DB8"/>
    <w:rsid w:val="002D6E4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33D6"/>
    <w:rsid w:val="00333AB7"/>
    <w:rsid w:val="00335A5F"/>
    <w:rsid w:val="0034052F"/>
    <w:rsid w:val="0034056C"/>
    <w:rsid w:val="00342AC6"/>
    <w:rsid w:val="0034301D"/>
    <w:rsid w:val="003444E2"/>
    <w:rsid w:val="00346B76"/>
    <w:rsid w:val="00351D98"/>
    <w:rsid w:val="00353AFA"/>
    <w:rsid w:val="0035462D"/>
    <w:rsid w:val="00355CF0"/>
    <w:rsid w:val="00356B73"/>
    <w:rsid w:val="00357CAB"/>
    <w:rsid w:val="00361F25"/>
    <w:rsid w:val="003634DE"/>
    <w:rsid w:val="00365A47"/>
    <w:rsid w:val="00371C90"/>
    <w:rsid w:val="003765B8"/>
    <w:rsid w:val="003772E9"/>
    <w:rsid w:val="00377353"/>
    <w:rsid w:val="00382993"/>
    <w:rsid w:val="00386729"/>
    <w:rsid w:val="00387E03"/>
    <w:rsid w:val="003926D8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449B"/>
    <w:rsid w:val="003E6202"/>
    <w:rsid w:val="003E7753"/>
    <w:rsid w:val="003F0C6B"/>
    <w:rsid w:val="003F15CD"/>
    <w:rsid w:val="003F35C9"/>
    <w:rsid w:val="003F3C7F"/>
    <w:rsid w:val="003F5632"/>
    <w:rsid w:val="003F6ACE"/>
    <w:rsid w:val="003F788E"/>
    <w:rsid w:val="00403924"/>
    <w:rsid w:val="00403E33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4C99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1369"/>
    <w:rsid w:val="00517339"/>
    <w:rsid w:val="00517727"/>
    <w:rsid w:val="005203B8"/>
    <w:rsid w:val="00523D73"/>
    <w:rsid w:val="00525649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417E"/>
    <w:rsid w:val="00586B14"/>
    <w:rsid w:val="00591184"/>
    <w:rsid w:val="00593B63"/>
    <w:rsid w:val="00594F57"/>
    <w:rsid w:val="005973BE"/>
    <w:rsid w:val="005975EC"/>
    <w:rsid w:val="00597EC8"/>
    <w:rsid w:val="005A0CAB"/>
    <w:rsid w:val="005A0DD1"/>
    <w:rsid w:val="005A0F3C"/>
    <w:rsid w:val="005A3233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021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2C63"/>
    <w:rsid w:val="0063543D"/>
    <w:rsid w:val="0063583B"/>
    <w:rsid w:val="006365C9"/>
    <w:rsid w:val="00637D9E"/>
    <w:rsid w:val="0064092F"/>
    <w:rsid w:val="006435FD"/>
    <w:rsid w:val="0064480E"/>
    <w:rsid w:val="00644A76"/>
    <w:rsid w:val="00647114"/>
    <w:rsid w:val="00647C10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0B0"/>
    <w:rsid w:val="006772D8"/>
    <w:rsid w:val="006810ED"/>
    <w:rsid w:val="00682A6B"/>
    <w:rsid w:val="006847A0"/>
    <w:rsid w:val="00684872"/>
    <w:rsid w:val="00685EF5"/>
    <w:rsid w:val="00686017"/>
    <w:rsid w:val="0068607A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3632"/>
    <w:rsid w:val="006C3D95"/>
    <w:rsid w:val="006C54EF"/>
    <w:rsid w:val="006D3173"/>
    <w:rsid w:val="006D7B72"/>
    <w:rsid w:val="006E1833"/>
    <w:rsid w:val="006E5C86"/>
    <w:rsid w:val="006E7BDF"/>
    <w:rsid w:val="006F057B"/>
    <w:rsid w:val="006F5F8C"/>
    <w:rsid w:val="00703E5A"/>
    <w:rsid w:val="0070556D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1F4B"/>
    <w:rsid w:val="007337F1"/>
    <w:rsid w:val="00734A5B"/>
    <w:rsid w:val="00736266"/>
    <w:rsid w:val="0074026F"/>
    <w:rsid w:val="007429F6"/>
    <w:rsid w:val="00742E77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4261"/>
    <w:rsid w:val="007877F7"/>
    <w:rsid w:val="00795C13"/>
    <w:rsid w:val="00796D43"/>
    <w:rsid w:val="007972E9"/>
    <w:rsid w:val="007A093E"/>
    <w:rsid w:val="007A2285"/>
    <w:rsid w:val="007A573B"/>
    <w:rsid w:val="007A71CD"/>
    <w:rsid w:val="007A7303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13C2"/>
    <w:rsid w:val="007E2C5C"/>
    <w:rsid w:val="007E559C"/>
    <w:rsid w:val="007E5AE9"/>
    <w:rsid w:val="007F0F4A"/>
    <w:rsid w:val="007F1576"/>
    <w:rsid w:val="007F217A"/>
    <w:rsid w:val="007F2779"/>
    <w:rsid w:val="007F27E2"/>
    <w:rsid w:val="007F4A07"/>
    <w:rsid w:val="008000C9"/>
    <w:rsid w:val="008028A4"/>
    <w:rsid w:val="00813076"/>
    <w:rsid w:val="00813BA9"/>
    <w:rsid w:val="00813BE7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464A3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5600"/>
    <w:rsid w:val="008768CA"/>
    <w:rsid w:val="008779A7"/>
    <w:rsid w:val="00881F9E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52DC"/>
    <w:rsid w:val="008C71B1"/>
    <w:rsid w:val="008C74C8"/>
    <w:rsid w:val="008D5927"/>
    <w:rsid w:val="008E5BF7"/>
    <w:rsid w:val="008E68C8"/>
    <w:rsid w:val="008E7986"/>
    <w:rsid w:val="008F22D8"/>
    <w:rsid w:val="008F3B78"/>
    <w:rsid w:val="008F41AD"/>
    <w:rsid w:val="008F626A"/>
    <w:rsid w:val="008F64D0"/>
    <w:rsid w:val="00900F99"/>
    <w:rsid w:val="0090271F"/>
    <w:rsid w:val="00902E23"/>
    <w:rsid w:val="0090416C"/>
    <w:rsid w:val="00906E56"/>
    <w:rsid w:val="0091018D"/>
    <w:rsid w:val="009114D7"/>
    <w:rsid w:val="0091348E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968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084A"/>
    <w:rsid w:val="009748CC"/>
    <w:rsid w:val="00983D08"/>
    <w:rsid w:val="00984404"/>
    <w:rsid w:val="00986DFB"/>
    <w:rsid w:val="00986F16"/>
    <w:rsid w:val="00987F2C"/>
    <w:rsid w:val="00990B3B"/>
    <w:rsid w:val="009929FF"/>
    <w:rsid w:val="00994326"/>
    <w:rsid w:val="009B1E17"/>
    <w:rsid w:val="009B373D"/>
    <w:rsid w:val="009B4B4B"/>
    <w:rsid w:val="009B7C71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4ADE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566B2"/>
    <w:rsid w:val="00A579F1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4717"/>
    <w:rsid w:val="00A852BB"/>
    <w:rsid w:val="00A866B2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1EC4"/>
    <w:rsid w:val="00AB2B34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66DA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6752"/>
    <w:rsid w:val="00B17B75"/>
    <w:rsid w:val="00B208BA"/>
    <w:rsid w:val="00B218B8"/>
    <w:rsid w:val="00B231E1"/>
    <w:rsid w:val="00B24006"/>
    <w:rsid w:val="00B2629A"/>
    <w:rsid w:val="00B30350"/>
    <w:rsid w:val="00B318E4"/>
    <w:rsid w:val="00B335B1"/>
    <w:rsid w:val="00B345DF"/>
    <w:rsid w:val="00B35505"/>
    <w:rsid w:val="00B37C5A"/>
    <w:rsid w:val="00B403C0"/>
    <w:rsid w:val="00B422C1"/>
    <w:rsid w:val="00B42A9D"/>
    <w:rsid w:val="00B4376F"/>
    <w:rsid w:val="00B4679C"/>
    <w:rsid w:val="00B50292"/>
    <w:rsid w:val="00B51CDC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2E36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080"/>
    <w:rsid w:val="00BA19ED"/>
    <w:rsid w:val="00BA300B"/>
    <w:rsid w:val="00BA4B8D"/>
    <w:rsid w:val="00BA5149"/>
    <w:rsid w:val="00BB16BE"/>
    <w:rsid w:val="00BB75F0"/>
    <w:rsid w:val="00BC0F7D"/>
    <w:rsid w:val="00BC2989"/>
    <w:rsid w:val="00BC36E7"/>
    <w:rsid w:val="00BC4461"/>
    <w:rsid w:val="00BD0172"/>
    <w:rsid w:val="00BD0690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36D7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80C12"/>
    <w:rsid w:val="00C80F1D"/>
    <w:rsid w:val="00C83D6A"/>
    <w:rsid w:val="00C85888"/>
    <w:rsid w:val="00C87227"/>
    <w:rsid w:val="00C90451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60D6"/>
    <w:rsid w:val="00CB717E"/>
    <w:rsid w:val="00CC0364"/>
    <w:rsid w:val="00CC2401"/>
    <w:rsid w:val="00CC3E94"/>
    <w:rsid w:val="00CC4146"/>
    <w:rsid w:val="00CC53DB"/>
    <w:rsid w:val="00CC6588"/>
    <w:rsid w:val="00CD25A6"/>
    <w:rsid w:val="00CD320E"/>
    <w:rsid w:val="00CD4020"/>
    <w:rsid w:val="00CD604C"/>
    <w:rsid w:val="00CE13AF"/>
    <w:rsid w:val="00CE2F48"/>
    <w:rsid w:val="00CE3004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452C"/>
    <w:rsid w:val="00D0578C"/>
    <w:rsid w:val="00D06559"/>
    <w:rsid w:val="00D07C1B"/>
    <w:rsid w:val="00D1371E"/>
    <w:rsid w:val="00D14617"/>
    <w:rsid w:val="00D157A8"/>
    <w:rsid w:val="00D227AE"/>
    <w:rsid w:val="00D23897"/>
    <w:rsid w:val="00D25D10"/>
    <w:rsid w:val="00D3013B"/>
    <w:rsid w:val="00D306E6"/>
    <w:rsid w:val="00D309CC"/>
    <w:rsid w:val="00D35C6E"/>
    <w:rsid w:val="00D364EA"/>
    <w:rsid w:val="00D403A1"/>
    <w:rsid w:val="00D463BE"/>
    <w:rsid w:val="00D463D6"/>
    <w:rsid w:val="00D46431"/>
    <w:rsid w:val="00D51D49"/>
    <w:rsid w:val="00D532DA"/>
    <w:rsid w:val="00D56A52"/>
    <w:rsid w:val="00D57055"/>
    <w:rsid w:val="00D57972"/>
    <w:rsid w:val="00D61500"/>
    <w:rsid w:val="00D62664"/>
    <w:rsid w:val="00D658AB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6FA0"/>
    <w:rsid w:val="00D8753A"/>
    <w:rsid w:val="00D87E00"/>
    <w:rsid w:val="00D9033A"/>
    <w:rsid w:val="00D9134D"/>
    <w:rsid w:val="00DA30D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DC0"/>
    <w:rsid w:val="00DE1E27"/>
    <w:rsid w:val="00DE2485"/>
    <w:rsid w:val="00DE4140"/>
    <w:rsid w:val="00DE5725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47E2F"/>
    <w:rsid w:val="00E50162"/>
    <w:rsid w:val="00E5108B"/>
    <w:rsid w:val="00E52814"/>
    <w:rsid w:val="00E54E06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31A5"/>
    <w:rsid w:val="00E74333"/>
    <w:rsid w:val="00E74783"/>
    <w:rsid w:val="00E7686F"/>
    <w:rsid w:val="00E77645"/>
    <w:rsid w:val="00E77782"/>
    <w:rsid w:val="00E8245D"/>
    <w:rsid w:val="00E82E78"/>
    <w:rsid w:val="00E83162"/>
    <w:rsid w:val="00E8333E"/>
    <w:rsid w:val="00E85336"/>
    <w:rsid w:val="00E85920"/>
    <w:rsid w:val="00E91B77"/>
    <w:rsid w:val="00E91E55"/>
    <w:rsid w:val="00E9459A"/>
    <w:rsid w:val="00E96D1A"/>
    <w:rsid w:val="00E9702D"/>
    <w:rsid w:val="00E97601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2525"/>
    <w:rsid w:val="00ED3490"/>
    <w:rsid w:val="00ED46F8"/>
    <w:rsid w:val="00EE0853"/>
    <w:rsid w:val="00EE18F9"/>
    <w:rsid w:val="00EE5AA7"/>
    <w:rsid w:val="00EE647A"/>
    <w:rsid w:val="00EF65B2"/>
    <w:rsid w:val="00EF6914"/>
    <w:rsid w:val="00EF70F3"/>
    <w:rsid w:val="00EF793B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1ECF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2DD3"/>
    <w:rsid w:val="00F359C4"/>
    <w:rsid w:val="00F35AB6"/>
    <w:rsid w:val="00F479E3"/>
    <w:rsid w:val="00F51B2A"/>
    <w:rsid w:val="00F52DA4"/>
    <w:rsid w:val="00F5383E"/>
    <w:rsid w:val="00F53D32"/>
    <w:rsid w:val="00F554C0"/>
    <w:rsid w:val="00F6168B"/>
    <w:rsid w:val="00F62AEB"/>
    <w:rsid w:val="00F653B8"/>
    <w:rsid w:val="00F70647"/>
    <w:rsid w:val="00F726BB"/>
    <w:rsid w:val="00F73306"/>
    <w:rsid w:val="00F7495C"/>
    <w:rsid w:val="00F74A41"/>
    <w:rsid w:val="00F81329"/>
    <w:rsid w:val="00F82B63"/>
    <w:rsid w:val="00F83CC5"/>
    <w:rsid w:val="00F8436D"/>
    <w:rsid w:val="00F87D29"/>
    <w:rsid w:val="00F90DD7"/>
    <w:rsid w:val="00F92808"/>
    <w:rsid w:val="00F92A73"/>
    <w:rsid w:val="00FA0FE9"/>
    <w:rsid w:val="00FA1266"/>
    <w:rsid w:val="00FA3C65"/>
    <w:rsid w:val="00FA4898"/>
    <w:rsid w:val="00FB5750"/>
    <w:rsid w:val="00FC1192"/>
    <w:rsid w:val="00FC62E4"/>
    <w:rsid w:val="00FC679B"/>
    <w:rsid w:val="00FC6CC7"/>
    <w:rsid w:val="00FC78EB"/>
    <w:rsid w:val="00FC7F4C"/>
    <w:rsid w:val="00FD600B"/>
    <w:rsid w:val="00FD7F67"/>
    <w:rsid w:val="00FE2102"/>
    <w:rsid w:val="00FE283A"/>
    <w:rsid w:val="00FE30D1"/>
    <w:rsid w:val="00FE30ED"/>
    <w:rsid w:val="00FE663F"/>
    <w:rsid w:val="00FE7C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  <w:style w:type="paragraph" w:customStyle="1" w:styleId="CRCoverPage">
    <w:name w:val="CR Cover Page"/>
    <w:link w:val="CRCoverPageChar"/>
    <w:qFormat/>
    <w:rsid w:val="007337F1"/>
    <w:pPr>
      <w:spacing w:after="120"/>
    </w:pPr>
    <w:rPr>
      <w:rFonts w:ascii="Arial" w:eastAsia="SimSu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7337F1"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sid w:val="007337F1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Vasenkari</cp:lastModifiedBy>
  <cp:revision>3</cp:revision>
  <cp:lastPrinted>2019-02-25T14:05:00Z</cp:lastPrinted>
  <dcterms:created xsi:type="dcterms:W3CDTF">2024-08-09T07:14:00Z</dcterms:created>
  <dcterms:modified xsi:type="dcterms:W3CDTF">2024-08-09T07:15:00Z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